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68A" w:rsidRDefault="00D3468A" w:rsidP="00D346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D3468A" w:rsidRDefault="00D3468A" w:rsidP="00D346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468A" w:rsidRDefault="00D3468A" w:rsidP="00D346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468A" w:rsidRDefault="00D3468A" w:rsidP="00D346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the Guildhall,</w:t>
      </w:r>
    </w:p>
    <w:p w:rsidR="00D3468A" w:rsidRDefault="00D3468A" w:rsidP="00D346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into lands held by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3468A" w:rsidRDefault="00D3468A" w:rsidP="00D346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2047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21-63)</w:t>
      </w:r>
    </w:p>
    <w:p w:rsidR="00CC59D2" w:rsidRDefault="00CC59D2" w:rsidP="00CC59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London into lands</w:t>
      </w:r>
    </w:p>
    <w:p w:rsidR="00CC59D2" w:rsidRDefault="00CC59D2" w:rsidP="00CC59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Hende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C59D2" w:rsidRDefault="00CC59D2" w:rsidP="00CC59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23348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21-113)</w:t>
      </w:r>
    </w:p>
    <w:p w:rsidR="00D3468A" w:rsidRDefault="00D3468A" w:rsidP="00D346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468A" w:rsidRDefault="00D3468A" w:rsidP="00D346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D3468A" w:rsidP="00D346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October 2015</w:t>
      </w:r>
    </w:p>
    <w:p w:rsidR="00CC59D2" w:rsidRPr="00D3468A" w:rsidRDefault="00CC59D2" w:rsidP="00D346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March 2016</w:t>
      </w:r>
      <w:bookmarkStart w:id="0" w:name="_GoBack"/>
      <w:bookmarkEnd w:id="0"/>
    </w:p>
    <w:sectPr w:rsidR="00CC59D2" w:rsidRPr="00D34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68A" w:rsidRDefault="00D3468A" w:rsidP="00564E3C">
      <w:pPr>
        <w:spacing w:after="0" w:line="240" w:lineRule="auto"/>
      </w:pPr>
      <w:r>
        <w:separator/>
      </w:r>
    </w:p>
  </w:endnote>
  <w:endnote w:type="continuationSeparator" w:id="0">
    <w:p w:rsidR="00D3468A" w:rsidRDefault="00D3468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C59D2">
      <w:rPr>
        <w:rFonts w:ascii="Times New Roman" w:hAnsi="Times New Roman" w:cs="Times New Roman"/>
        <w:noProof/>
        <w:sz w:val="24"/>
        <w:szCs w:val="24"/>
      </w:rPr>
      <w:t>28 March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68A" w:rsidRDefault="00D3468A" w:rsidP="00564E3C">
      <w:pPr>
        <w:spacing w:after="0" w:line="240" w:lineRule="auto"/>
      </w:pPr>
      <w:r>
        <w:separator/>
      </w:r>
    </w:p>
  </w:footnote>
  <w:footnote w:type="continuationSeparator" w:id="0">
    <w:p w:rsidR="00D3468A" w:rsidRDefault="00D3468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68A"/>
    <w:rsid w:val="00372DC6"/>
    <w:rsid w:val="00564E3C"/>
    <w:rsid w:val="0064591D"/>
    <w:rsid w:val="00CC59D2"/>
    <w:rsid w:val="00D3468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74839"/>
  <w15:chartTrackingRefBased/>
  <w15:docId w15:val="{E9571457-710A-4768-992D-55FB8D051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346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2015-10-19T21:11:00Z</dcterms:created>
  <dcterms:modified xsi:type="dcterms:W3CDTF">2016-03-28T14:23:00Z</dcterms:modified>
</cp:coreProperties>
</file>